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1" w:type="dxa"/>
        <w:jc w:val="center"/>
        <w:tblLook w:val="01E0"/>
      </w:tblPr>
      <w:tblGrid>
        <w:gridCol w:w="4507"/>
        <w:gridCol w:w="6344"/>
      </w:tblGrid>
      <w:tr w:rsidR="0000088A" w:rsidRPr="00C32518">
        <w:trPr>
          <w:jc w:val="center"/>
        </w:trPr>
        <w:tc>
          <w:tcPr>
            <w:tcW w:w="4507" w:type="dxa"/>
          </w:tcPr>
          <w:p w:rsidR="0000088A" w:rsidRPr="00C32518" w:rsidRDefault="0000088A" w:rsidP="00EF7E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6" style="position:absolute;left:0;text-align:left;z-index:251656192" from="50.1pt,.55pt" to="158.1pt,.55pt"/>
              </w:pict>
            </w:r>
          </w:p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(ĐỀ CHÍNH THỨC)</w:t>
            </w:r>
          </w:p>
        </w:tc>
        <w:tc>
          <w:tcPr>
            <w:tcW w:w="6344" w:type="dxa"/>
          </w:tcPr>
          <w:p w:rsidR="0000088A" w:rsidRPr="00C32518" w:rsidRDefault="0000088A" w:rsidP="00EF7EA0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 w:rsidRPr="00C32518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C32518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11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00088A" w:rsidRPr="00C32518" w:rsidRDefault="0000088A" w:rsidP="00EF7EA0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2013 – 2014</w:t>
            </w:r>
          </w:p>
          <w:p w:rsidR="0000088A" w:rsidRPr="00C32518" w:rsidRDefault="0000088A" w:rsidP="00EF7EA0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ĐẠI SỐ 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(Chương trình cơ bản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)(Lần 4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00088A" w:rsidRPr="00C32518" w:rsidRDefault="0000088A" w:rsidP="00EF7EA0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C32518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325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0088A" w:rsidRPr="00C32518" w:rsidRDefault="0000088A" w:rsidP="00EF7EA0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7" style="position:absolute;z-index:251655168" from="77.9pt,4.6pt" to="239.9pt,4.6pt"/>
              </w:pict>
            </w:r>
          </w:p>
        </w:tc>
      </w:tr>
    </w:tbl>
    <w:p w:rsidR="0000088A" w:rsidRPr="00C32518" w:rsidRDefault="0000088A" w:rsidP="00EF7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00088A" w:rsidRPr="00C32518">
        <w:trPr>
          <w:jc w:val="center"/>
        </w:trPr>
        <w:tc>
          <w:tcPr>
            <w:tcW w:w="1678" w:type="dxa"/>
          </w:tcPr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3251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EF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00088A" w:rsidRPr="00C32518" w:rsidRDefault="0000088A" w:rsidP="00EF7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88A" w:rsidRPr="00C32518" w:rsidRDefault="0000088A" w:rsidP="00EF7EA0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32518">
        <w:rPr>
          <w:rFonts w:ascii="Times New Roman" w:hAnsi="Times New Roman" w:cs="Times New Roman"/>
          <w:sz w:val="24"/>
          <w:szCs w:val="24"/>
        </w:rPr>
        <w:t xml:space="preserve">Họ và tên: . . . . . . . . . . . . . . . . . . . . . . . . . . . . . . . . . . . . . . Lớp: . . . . . . . </w:t>
      </w:r>
    </w:p>
    <w:p w:rsidR="0000088A" w:rsidRPr="00C32518" w:rsidRDefault="0000088A" w:rsidP="00C325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0088A" w:rsidRDefault="0000088A" w:rsidP="00C325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00088A" w:rsidRDefault="0000088A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Tìm các giới hạn sau:</w:t>
      </w:r>
    </w:p>
    <w:p w:rsidR="0000088A" w:rsidRPr="00761E0E" w:rsidRDefault="0000088A" w:rsidP="00194C3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57DC3">
        <w:rPr>
          <w:position w:val="-20"/>
        </w:rPr>
        <w:object w:dxaOrig="236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25.5pt" o:ole="">
            <v:imagedata r:id="rId5" o:title=""/>
          </v:shape>
          <o:OLEObject Type="Embed" ProgID="Equation.DSMT4" ShapeID="_x0000_i1025" DrawAspect="Content" ObjectID="_1453701250" r:id="rId6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Pr="00194C37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780" w:dyaOrig="700">
          <v:shape id="_x0000_i1026" type="#_x0000_t75" style="width:89.25pt;height:35.25pt" o:ole="">
            <v:imagedata r:id="rId7" o:title=""/>
          </v:shape>
          <o:OLEObject Type="Embed" ProgID="Equation.DSMT4" ShapeID="_x0000_i1026" DrawAspect="Content" ObjectID="_1453701251" r:id="rId8"/>
        </w:object>
      </w:r>
    </w:p>
    <w:p w:rsidR="0000088A" w:rsidRPr="00761E0E" w:rsidRDefault="0000088A" w:rsidP="00761E0E">
      <w:pPr>
        <w:spacing w:after="0" w:line="240" w:lineRule="auto"/>
        <w:ind w:left="1440"/>
        <w:rPr>
          <w:rFonts w:ascii="Times New Roman" w:hAnsi="Times New Roman" w:cs="Times New Roman"/>
          <w:sz w:val="26"/>
          <w:szCs w:val="26"/>
        </w:rPr>
      </w:pPr>
      <w:r w:rsidRPr="00761E0E">
        <w:rPr>
          <w:rFonts w:ascii="Times New Roman" w:hAnsi="Times New Roman" w:cs="Times New Roman"/>
          <w:sz w:val="28"/>
          <w:szCs w:val="28"/>
        </w:rPr>
        <w:t>c.</w:t>
      </w:r>
      <w:r w:rsidRPr="00194C37">
        <w:rPr>
          <w:position w:val="-26"/>
        </w:rPr>
        <w:object w:dxaOrig="2060" w:dyaOrig="760">
          <v:shape id="_x0000_i1027" type="#_x0000_t75" style="width:102pt;height:38.25pt" o:ole="">
            <v:imagedata r:id="rId9" o:title=""/>
          </v:shape>
          <o:OLEObject Type="Embed" ProgID="Equation.DSMT4" ShapeID="_x0000_i1027" DrawAspect="Content" ObjectID="_1453701252" r:id="rId10"/>
        </w:object>
      </w:r>
      <w:r w:rsidRPr="00761E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61E0E">
        <w:rPr>
          <w:rFonts w:ascii="Times New Roman" w:hAnsi="Times New Roman" w:cs="Times New Roman"/>
          <w:sz w:val="28"/>
          <w:szCs w:val="28"/>
        </w:rPr>
        <w:t xml:space="preserve">d. </w:t>
      </w:r>
      <w:r w:rsidRPr="00761E0E">
        <w:rPr>
          <w:position w:val="-26"/>
        </w:rPr>
        <w:object w:dxaOrig="1860" w:dyaOrig="700">
          <v:shape id="_x0000_i1028" type="#_x0000_t75" style="width:93pt;height:35.25pt" o:ole="">
            <v:imagedata r:id="rId11" o:title=""/>
          </v:shape>
          <o:OLEObject Type="Embed" ProgID="Equation.DSMT4" ShapeID="_x0000_i1028" DrawAspect="Content" ObjectID="_1453701253" r:id="rId12"/>
        </w:object>
      </w:r>
    </w:p>
    <w:p w:rsidR="0000088A" w:rsidRDefault="0000088A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088A" w:rsidRPr="00C32518" w:rsidRDefault="0000088A" w:rsidP="00C32518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32518">
        <w:rPr>
          <w:rFonts w:ascii="Times New Roman" w:hAnsi="Times New Roman" w:cs="Times New Roman"/>
          <w:b/>
          <w:bCs/>
          <w:sz w:val="26"/>
          <w:szCs w:val="26"/>
          <w:u w:val="single"/>
        </w:rPr>
        <w:t>BÀI LÀM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.3pt;margin-top:19.2pt;width:1.15pt;height:495.6pt;z-index:251659264;mso-position-horizontal-relative:text;mso-position-vertical-relative:text" o:connectortype="straight"/>
        </w:pict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Default="0000088A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851" w:type="dxa"/>
        <w:jc w:val="center"/>
        <w:tblLook w:val="01E0"/>
      </w:tblPr>
      <w:tblGrid>
        <w:gridCol w:w="4507"/>
        <w:gridCol w:w="6344"/>
      </w:tblGrid>
      <w:tr w:rsidR="0000088A" w:rsidRPr="00C32518">
        <w:trPr>
          <w:jc w:val="center"/>
        </w:trPr>
        <w:tc>
          <w:tcPr>
            <w:tcW w:w="4507" w:type="dxa"/>
          </w:tcPr>
          <w:p w:rsidR="0000088A" w:rsidRPr="00C32518" w:rsidRDefault="0000088A" w:rsidP="000661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9" style="position:absolute;left:0;text-align:left;z-index:251658240" from="50.1pt,.55pt" to="158.1pt,.55pt"/>
              </w:pict>
            </w:r>
          </w:p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(ĐỀ CHÍNH THỨC)</w:t>
            </w:r>
          </w:p>
        </w:tc>
        <w:tc>
          <w:tcPr>
            <w:tcW w:w="6344" w:type="dxa"/>
          </w:tcPr>
          <w:p w:rsidR="0000088A" w:rsidRPr="00C32518" w:rsidRDefault="0000088A" w:rsidP="000661F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 w:rsidRPr="00C32518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C32518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11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00088A" w:rsidRPr="00C32518" w:rsidRDefault="0000088A" w:rsidP="000661F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2013 – 2014</w:t>
            </w:r>
          </w:p>
          <w:p w:rsidR="0000088A" w:rsidRPr="00C32518" w:rsidRDefault="0000088A" w:rsidP="000661F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ĐẠI SỐ 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(Chương trình cơ bản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)(Lần 4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00088A" w:rsidRPr="00C32518" w:rsidRDefault="0000088A" w:rsidP="000661F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C32518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32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325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C325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0088A" w:rsidRPr="00C32518" w:rsidRDefault="0000088A" w:rsidP="000661F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30" style="position:absolute;z-index:251657216" from="77.9pt,4.6pt" to="239.9pt,4.6pt"/>
              </w:pict>
            </w:r>
          </w:p>
        </w:tc>
      </w:tr>
    </w:tbl>
    <w:p w:rsidR="0000088A" w:rsidRPr="00C32518" w:rsidRDefault="0000088A" w:rsidP="00C32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00088A" w:rsidRPr="00C32518">
        <w:trPr>
          <w:jc w:val="center"/>
        </w:trPr>
        <w:tc>
          <w:tcPr>
            <w:tcW w:w="1678" w:type="dxa"/>
          </w:tcPr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25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32518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088A" w:rsidRPr="00C32518" w:rsidRDefault="0000088A" w:rsidP="00066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00088A" w:rsidRPr="00C32518" w:rsidRDefault="0000088A" w:rsidP="00C32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88A" w:rsidRPr="00C32518" w:rsidRDefault="0000088A" w:rsidP="00C3251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32518">
        <w:rPr>
          <w:rFonts w:ascii="Times New Roman" w:hAnsi="Times New Roman" w:cs="Times New Roman"/>
          <w:sz w:val="24"/>
          <w:szCs w:val="24"/>
        </w:rPr>
        <w:t xml:space="preserve">Họ và tên: . . . . . . . . . . . . . . . . . . . . . . . . . . . . . . . . . . . . . . Lớp: . . . . . . . </w:t>
      </w:r>
    </w:p>
    <w:p w:rsidR="0000088A" w:rsidRDefault="0000088A" w:rsidP="00C325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00088A" w:rsidRDefault="0000088A" w:rsidP="00C325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00088A" w:rsidRDefault="0000088A" w:rsidP="00761E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Tìm các giới hạn sau:</w:t>
      </w:r>
    </w:p>
    <w:p w:rsidR="0000088A" w:rsidRPr="00761E0E" w:rsidRDefault="0000088A" w:rsidP="00761E0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57DC3">
        <w:rPr>
          <w:position w:val="-20"/>
        </w:rPr>
        <w:object w:dxaOrig="2540" w:dyaOrig="499">
          <v:shape id="_x0000_i1029" type="#_x0000_t75" style="width:126pt;height:25.5pt" o:ole="">
            <v:imagedata r:id="rId13" o:title=""/>
          </v:shape>
          <o:OLEObject Type="Embed" ProgID="Equation.DSMT4" ShapeID="_x0000_i1029" DrawAspect="Content" ObjectID="_1453701254" r:id="rId14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Pr="00761E0E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680" w:dyaOrig="700">
          <v:shape id="_x0000_i1030" type="#_x0000_t75" style="width:84pt;height:35.25pt" o:ole="">
            <v:imagedata r:id="rId15" o:title=""/>
          </v:shape>
          <o:OLEObject Type="Embed" ProgID="Equation.DSMT4" ShapeID="_x0000_i1030" DrawAspect="Content" ObjectID="_1453701255" r:id="rId16"/>
        </w:object>
      </w:r>
    </w:p>
    <w:p w:rsidR="0000088A" w:rsidRPr="00761E0E" w:rsidRDefault="0000088A" w:rsidP="00761E0E">
      <w:pPr>
        <w:spacing w:after="0" w:line="240" w:lineRule="auto"/>
        <w:ind w:left="1440"/>
        <w:rPr>
          <w:rFonts w:ascii="Times New Roman" w:hAnsi="Times New Roman" w:cs="Times New Roman"/>
          <w:sz w:val="26"/>
          <w:szCs w:val="26"/>
        </w:rPr>
      </w:pPr>
      <w:r w:rsidRPr="00761E0E">
        <w:rPr>
          <w:rFonts w:ascii="Times New Roman" w:hAnsi="Times New Roman" w:cs="Times New Roman"/>
          <w:sz w:val="28"/>
          <w:szCs w:val="28"/>
        </w:rPr>
        <w:t xml:space="preserve">c. </w:t>
      </w:r>
      <w:r w:rsidRPr="00761E0E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140" w:dyaOrig="760">
          <v:shape id="_x0000_i1031" type="#_x0000_t75" style="width:107.25pt;height:38.25pt" o:ole="">
            <v:imagedata r:id="rId17" o:title=""/>
          </v:shape>
          <o:OLEObject Type="Embed" ProgID="Equation.DSMT4" ShapeID="_x0000_i1031" DrawAspect="Content" ObjectID="_1453701256" r:id="rId18"/>
        </w:object>
      </w:r>
      <w:r w:rsidRPr="00761E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61E0E">
        <w:rPr>
          <w:rFonts w:ascii="Times New Roman" w:hAnsi="Times New Roman" w:cs="Times New Roman"/>
          <w:sz w:val="28"/>
          <w:szCs w:val="28"/>
        </w:rPr>
        <w:t xml:space="preserve">d. </w:t>
      </w:r>
      <w:r w:rsidRPr="00761E0E">
        <w:rPr>
          <w:position w:val="-26"/>
        </w:rPr>
        <w:object w:dxaOrig="1740" w:dyaOrig="700">
          <v:shape id="_x0000_i1032" type="#_x0000_t75" style="width:87pt;height:35.25pt" o:ole="">
            <v:imagedata r:id="rId19" o:title=""/>
          </v:shape>
          <o:OLEObject Type="Embed" ProgID="Equation.DSMT4" ShapeID="_x0000_i1032" DrawAspect="Content" ObjectID="_1453701257" r:id="rId20"/>
        </w:object>
      </w:r>
      <w:bookmarkStart w:id="0" w:name="_GoBack"/>
      <w:bookmarkEnd w:id="0"/>
    </w:p>
    <w:p w:rsidR="0000088A" w:rsidRDefault="0000088A" w:rsidP="00C325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32518">
        <w:rPr>
          <w:rFonts w:ascii="Times New Roman" w:hAnsi="Times New Roman" w:cs="Times New Roman"/>
          <w:b/>
          <w:bCs/>
          <w:sz w:val="26"/>
          <w:szCs w:val="26"/>
          <w:u w:val="single"/>
        </w:rPr>
        <w:t>BÀI LÀM</w:t>
      </w:r>
    </w:p>
    <w:p w:rsidR="0000088A" w:rsidRDefault="0000088A" w:rsidP="00C325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shape id="_x0000_s1031" type="#_x0000_t32" style="position:absolute;left:0;text-align:left;margin-left:0;margin-top:4.5pt;width:1.15pt;height:495.6pt;z-index:251660288" o:connectortype="straight"/>
        </w:pict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00088A" w:rsidRPr="00C32518" w:rsidRDefault="0000088A" w:rsidP="00C32518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C32518">
        <w:rPr>
          <w:rFonts w:ascii="Times New Roman" w:hAnsi="Times New Roman" w:cs="Times New Roman"/>
          <w:color w:val="0000FF"/>
          <w:sz w:val="26"/>
          <w:szCs w:val="26"/>
        </w:rPr>
        <w:tab/>
      </w: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7798"/>
        <w:gridCol w:w="1538"/>
      </w:tblGrid>
      <w:tr w:rsidR="0000088A" w:rsidRPr="00C5166C">
        <w:tc>
          <w:tcPr>
            <w:tcW w:w="1134" w:type="dxa"/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798" w:type="dxa"/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538" w:type="dxa"/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00088A" w:rsidRPr="00C5166C">
        <w:trPr>
          <w:trHeight w:val="500"/>
        </w:trPr>
        <w:tc>
          <w:tcPr>
            <w:tcW w:w="1134" w:type="dxa"/>
            <w:vMerge w:val="restart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20"/>
              </w:rPr>
              <w:object w:dxaOrig="3920" w:dyaOrig="499">
                <v:shape id="_x0000_i1033" type="#_x0000_t75" style="width:194.25pt;height:25.5pt" o:ole="">
                  <v:imagedata r:id="rId21" o:title=""/>
                </v:shape>
                <o:OLEObject Type="Embed" ProgID="Equation.DSMT4" ShapeID="_x0000_i1033" DrawAspect="Content" ObjectID="_1453701258" r:id="rId22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0088A" w:rsidRPr="00C5166C">
        <w:trPr>
          <w:trHeight w:val="289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position w:val="-20"/>
                <w:sz w:val="20"/>
                <w:szCs w:val="20"/>
              </w:rPr>
            </w:pPr>
            <w:r w:rsidRPr="00C5166C">
              <w:rPr>
                <w:rFonts w:eastAsia="Times New Roman" w:cs="Times New Roman"/>
                <w:position w:val="-4"/>
                <w:sz w:val="26"/>
                <w:szCs w:val="26"/>
              </w:rPr>
              <w:object w:dxaOrig="560" w:dyaOrig="260">
                <v:shape id="_x0000_i1034" type="#_x0000_t75" style="width:27.75pt;height:12.75pt" o:ole="">
                  <v:imagedata r:id="rId23" o:title=""/>
                </v:shape>
                <o:OLEObject Type="Embed" ProgID="Equation.DSMT4" ShapeID="_x0000_i1034" DrawAspect="Content" ObjectID="_1453701259" r:id="rId24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0088A" w:rsidRPr="00C5166C">
        <w:trPr>
          <w:trHeight w:val="253"/>
        </w:trPr>
        <w:tc>
          <w:tcPr>
            <w:tcW w:w="1134" w:type="dxa"/>
            <w:vMerge w:val="restart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34"/>
                <w:sz w:val="28"/>
                <w:szCs w:val="28"/>
              </w:rPr>
              <w:object w:dxaOrig="4200" w:dyaOrig="1120">
                <v:shape id="_x0000_i1035" type="#_x0000_t75" style="width:210pt;height:56.25pt" o:ole="">
                  <v:imagedata r:id="rId25" o:title=""/>
                </v:shape>
                <o:OLEObject Type="Embed" ProgID="Equation.DSMT4" ShapeID="_x0000_i1035" DrawAspect="Content" ObjectID="_1453701260" r:id="rId26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0088A" w:rsidRPr="00C5166C">
        <w:trPr>
          <w:trHeight w:val="318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34"/>
                <w:sz w:val="26"/>
                <w:szCs w:val="26"/>
              </w:rPr>
              <w:object w:dxaOrig="1700" w:dyaOrig="1120">
                <v:shape id="_x0000_i1036" type="#_x0000_t75" style="width:82.5pt;height:56.25pt" o:ole="">
                  <v:imagedata r:id="rId27" o:title=""/>
                </v:shape>
                <o:OLEObject Type="Embed" ProgID="Equation.DSMT4" ShapeID="_x0000_i1036" DrawAspect="Content" ObjectID="_1453701261" r:id="rId28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0088A" w:rsidRPr="00C5166C">
        <w:trPr>
          <w:trHeight w:val="1120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34"/>
                <w:sz w:val="26"/>
                <w:szCs w:val="26"/>
              </w:rPr>
              <w:object w:dxaOrig="2020" w:dyaOrig="1120">
                <v:shape id="_x0000_i1037" type="#_x0000_t75" style="width:99pt;height:56.25pt" o:ole="">
                  <v:imagedata r:id="rId29" o:title=""/>
                </v:shape>
                <o:OLEObject Type="Embed" ProgID="Equation.DSMT4" ShapeID="_x0000_i1037" DrawAspect="Content" ObjectID="_1453701262" r:id="rId30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0088A" w:rsidRPr="00C5166C">
        <w:trPr>
          <w:trHeight w:val="315"/>
        </w:trPr>
        <w:tc>
          <w:tcPr>
            <w:tcW w:w="1134" w:type="dxa"/>
            <w:vMerge w:val="restart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26"/>
              </w:rPr>
              <w:object w:dxaOrig="4540" w:dyaOrig="1040">
                <v:shape id="_x0000_i1038" type="#_x0000_t75" style="width:227.25pt;height:51.75pt" o:ole="">
                  <v:imagedata r:id="rId31" o:title=""/>
                </v:shape>
                <o:OLEObject Type="Embed" ProgID="Equation.DSMT4" ShapeID="_x0000_i1038" DrawAspect="Content" ObjectID="_1453701263" r:id="rId32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0088A" w:rsidRPr="00C5166C">
        <w:trPr>
          <w:trHeight w:val="244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64"/>
              </w:rPr>
              <w:object w:dxaOrig="2640" w:dyaOrig="1520">
                <v:shape id="_x0000_i1039" type="#_x0000_t75" style="width:132pt;height:72.75pt" o:ole="">
                  <v:imagedata r:id="rId33" o:title=""/>
                </v:shape>
                <o:OLEObject Type="Embed" ProgID="Equation.DSMT4" ShapeID="_x0000_i1039" DrawAspect="Content" ObjectID="_1453701264" r:id="rId34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0088A" w:rsidRPr="00C5166C">
        <w:trPr>
          <w:trHeight w:val="77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58"/>
              </w:rPr>
              <w:object w:dxaOrig="2220" w:dyaOrig="1359">
                <v:shape id="_x0000_i1040" type="#_x0000_t75" style="width:111pt;height:68.25pt" o:ole="">
                  <v:imagedata r:id="rId35" o:title=""/>
                </v:shape>
                <o:OLEObject Type="Embed" ProgID="Equation.DSMT4" ShapeID="_x0000_i1040" DrawAspect="Content" ObjectID="_1453701265" r:id="rId36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0088A" w:rsidRPr="00C5166C">
        <w:trPr>
          <w:trHeight w:val="230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6"/>
                <w:sz w:val="26"/>
                <w:szCs w:val="26"/>
              </w:rPr>
              <w:object w:dxaOrig="560" w:dyaOrig="279">
                <v:shape id="_x0000_i1041" type="#_x0000_t75" style="width:27.75pt;height:13.5pt" o:ole="">
                  <v:imagedata r:id="rId37" o:title=""/>
                </v:shape>
                <o:OLEObject Type="Embed" ProgID="Equation.DSMT4" ShapeID="_x0000_i1041" DrawAspect="Content" ObjectID="_1453701266" r:id="rId38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0088A" w:rsidRPr="00C5166C">
        <w:trPr>
          <w:trHeight w:val="131"/>
        </w:trPr>
        <w:tc>
          <w:tcPr>
            <w:tcW w:w="1134" w:type="dxa"/>
            <w:vMerge w:val="restart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26"/>
              </w:rPr>
              <w:object w:dxaOrig="3900" w:dyaOrig="700">
                <v:shape id="_x0000_i1042" type="#_x0000_t75" style="width:195pt;height:35.25pt" o:ole="">
                  <v:imagedata r:id="rId39" o:title=""/>
                </v:shape>
                <o:OLEObject Type="Embed" ProgID="Equation.DSMT4" ShapeID="_x0000_i1042" DrawAspect="Content" ObjectID="_1453701267" r:id="rId40"/>
              </w:object>
            </w:r>
          </w:p>
        </w:tc>
        <w:tc>
          <w:tcPr>
            <w:tcW w:w="1538" w:type="dxa"/>
            <w:tcBorders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00088A" w:rsidRPr="00C5166C">
        <w:trPr>
          <w:trHeight w:val="342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70"/>
              </w:rPr>
              <w:object w:dxaOrig="2060" w:dyaOrig="1520">
                <v:shape id="_x0000_i1043" type="#_x0000_t75" style="width:102pt;height:73.5pt" o:ole="">
                  <v:imagedata r:id="rId41" o:title=""/>
                </v:shape>
                <o:OLEObject Type="Embed" ProgID="Equation.DSMT4" ShapeID="_x0000_i1043" DrawAspect="Content" ObjectID="_1453701268" r:id="rId42"/>
              </w:object>
            </w:r>
          </w:p>
        </w:tc>
        <w:tc>
          <w:tcPr>
            <w:tcW w:w="153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00088A" w:rsidRPr="00C5166C">
        <w:trPr>
          <w:trHeight w:val="947"/>
        </w:trPr>
        <w:tc>
          <w:tcPr>
            <w:tcW w:w="1134" w:type="dxa"/>
            <w:vMerge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:rsidR="0000088A" w:rsidRPr="00C5166C" w:rsidRDefault="0000088A" w:rsidP="00C5166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eastAsia="Times New Roman" w:cs="Times New Roman"/>
                <w:position w:val="-26"/>
                <w:sz w:val="26"/>
                <w:szCs w:val="26"/>
              </w:rPr>
              <w:object w:dxaOrig="1880" w:dyaOrig="680">
                <v:shape id="_x0000_i1044" type="#_x0000_t75" style="width:92.25pt;height:33.75pt" o:ole="">
                  <v:imagedata r:id="rId43" o:title=""/>
                </v:shape>
                <o:OLEObject Type="Embed" ProgID="Equation.DSMT4" ShapeID="_x0000_i1044" DrawAspect="Content" ObjectID="_1453701269" r:id="rId44"/>
              </w:object>
            </w:r>
          </w:p>
        </w:tc>
        <w:tc>
          <w:tcPr>
            <w:tcW w:w="1538" w:type="dxa"/>
            <w:tcBorders>
              <w:top w:val="dotted" w:sz="4" w:space="0" w:color="auto"/>
            </w:tcBorders>
            <w:vAlign w:val="center"/>
          </w:tcPr>
          <w:p w:rsidR="0000088A" w:rsidRPr="00C5166C" w:rsidRDefault="0000088A" w:rsidP="00C51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66C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00088A" w:rsidRPr="001B4A9C" w:rsidRDefault="0000088A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0088A" w:rsidRPr="001B4A9C" w:rsidSect="00C32518">
      <w:pgSz w:w="11907" w:h="16840" w:code="9"/>
      <w:pgMar w:top="567" w:right="567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656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D5027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088A"/>
    <w:rsid w:val="00037970"/>
    <w:rsid w:val="000661FF"/>
    <w:rsid w:val="001014F3"/>
    <w:rsid w:val="00107750"/>
    <w:rsid w:val="00117F9C"/>
    <w:rsid w:val="00194C37"/>
    <w:rsid w:val="001A1FEE"/>
    <w:rsid w:val="001B134C"/>
    <w:rsid w:val="001B4A9C"/>
    <w:rsid w:val="00234E88"/>
    <w:rsid w:val="002748EF"/>
    <w:rsid w:val="003034E4"/>
    <w:rsid w:val="003B5511"/>
    <w:rsid w:val="00416686"/>
    <w:rsid w:val="0043760D"/>
    <w:rsid w:val="00454F44"/>
    <w:rsid w:val="004953F3"/>
    <w:rsid w:val="004D0C44"/>
    <w:rsid w:val="004D47A8"/>
    <w:rsid w:val="00506BC6"/>
    <w:rsid w:val="005A0DA1"/>
    <w:rsid w:val="005A69CF"/>
    <w:rsid w:val="005C478D"/>
    <w:rsid w:val="00632297"/>
    <w:rsid w:val="00651AD9"/>
    <w:rsid w:val="006D27BC"/>
    <w:rsid w:val="006E5A89"/>
    <w:rsid w:val="006F186E"/>
    <w:rsid w:val="00731BBE"/>
    <w:rsid w:val="00761E0E"/>
    <w:rsid w:val="007B675B"/>
    <w:rsid w:val="00874D4E"/>
    <w:rsid w:val="009335EA"/>
    <w:rsid w:val="00947019"/>
    <w:rsid w:val="009741BE"/>
    <w:rsid w:val="00997541"/>
    <w:rsid w:val="009A18C2"/>
    <w:rsid w:val="009B619E"/>
    <w:rsid w:val="009C4FB0"/>
    <w:rsid w:val="009E3377"/>
    <w:rsid w:val="00A1179A"/>
    <w:rsid w:val="00AE511C"/>
    <w:rsid w:val="00AF16D3"/>
    <w:rsid w:val="00B34DF6"/>
    <w:rsid w:val="00B57620"/>
    <w:rsid w:val="00BB5249"/>
    <w:rsid w:val="00BD429A"/>
    <w:rsid w:val="00C32518"/>
    <w:rsid w:val="00C36F08"/>
    <w:rsid w:val="00C3700F"/>
    <w:rsid w:val="00C44595"/>
    <w:rsid w:val="00C5166C"/>
    <w:rsid w:val="00C64F8D"/>
    <w:rsid w:val="00D15EDF"/>
    <w:rsid w:val="00D25985"/>
    <w:rsid w:val="00DA3801"/>
    <w:rsid w:val="00DD484A"/>
    <w:rsid w:val="00DE63E7"/>
    <w:rsid w:val="00DE77D2"/>
    <w:rsid w:val="00E3318C"/>
    <w:rsid w:val="00E57DC3"/>
    <w:rsid w:val="00ED4020"/>
    <w:rsid w:val="00EF7EA0"/>
    <w:rsid w:val="00F038BF"/>
    <w:rsid w:val="00F11BC1"/>
    <w:rsid w:val="00FA0C69"/>
    <w:rsid w:val="00FA5B5D"/>
    <w:rsid w:val="00FB34E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DC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uiPriority w:val="99"/>
    <w:rsid w:val="00EF7EA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3</Pages>
  <Words>239</Words>
  <Characters>1366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41</cp:revision>
  <cp:lastPrinted>2014-02-12T01:45:00Z</cp:lastPrinted>
  <dcterms:created xsi:type="dcterms:W3CDTF">2013-09-13T03:52:00Z</dcterms:created>
  <dcterms:modified xsi:type="dcterms:W3CDTF">2014-02-12T02:07:00Z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